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485AABC9" w:rsidR="005B549F" w:rsidRDefault="00E9243F" w:rsidP="00464C0D">
      <w:pPr>
        <w:pStyle w:val="Title"/>
      </w:pPr>
      <w:r>
        <w:t>Equipment Study</w:t>
      </w:r>
    </w:p>
    <w:p w14:paraId="05F6481C" w14:textId="77777777" w:rsidR="00240321" w:rsidRPr="00240321" w:rsidRDefault="00240321" w:rsidP="00240321">
      <w:pPr>
        <w:rPr>
          <w:b/>
          <w:bCs/>
        </w:rPr>
      </w:pPr>
      <w:r w:rsidRPr="00240321">
        <w:rPr>
          <w:b/>
          <w:bCs/>
        </w:rPr>
        <w:t>Tillage Equipment Study on Moldboard Plows</w:t>
      </w:r>
    </w:p>
    <w:p w14:paraId="54391092" w14:textId="77777777" w:rsidR="00240321" w:rsidRPr="00240321" w:rsidRDefault="00240321" w:rsidP="00240321"/>
    <w:p w14:paraId="2C3D85EF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What is the equipment number or identification of the unit being studied?</w:t>
      </w:r>
    </w:p>
    <w:p w14:paraId="4F47F3F2" w14:textId="77777777" w:rsidR="00240321" w:rsidRPr="00240321" w:rsidRDefault="00240321" w:rsidP="00240321"/>
    <w:p w14:paraId="166667C1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Who is the manufacturer and what is the model of the equipment?</w:t>
      </w:r>
    </w:p>
    <w:p w14:paraId="71A70C9C" w14:textId="77777777" w:rsidR="00240321" w:rsidRPr="00240321" w:rsidRDefault="00240321" w:rsidP="00240321"/>
    <w:p w14:paraId="309BB109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What is the proper name of the unit being studied?</w:t>
      </w:r>
    </w:p>
    <w:p w14:paraId="5FE3838E" w14:textId="77777777" w:rsidR="00240321" w:rsidRPr="00240321" w:rsidRDefault="00240321" w:rsidP="00240321"/>
    <w:p w14:paraId="363ABDE5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How much draw horsepower is required to pull this equipment?</w:t>
      </w:r>
    </w:p>
    <w:p w14:paraId="0693D5D5" w14:textId="77777777" w:rsidR="00240321" w:rsidRPr="00240321" w:rsidRDefault="00240321" w:rsidP="00240321"/>
    <w:p w14:paraId="707F0579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What is the proper use of this unit?</w:t>
      </w:r>
    </w:p>
    <w:p w14:paraId="5401DC88" w14:textId="77777777" w:rsidR="00240321" w:rsidRPr="00240321" w:rsidRDefault="00240321" w:rsidP="00240321"/>
    <w:p w14:paraId="667624B2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What is the size of the basic frame?</w:t>
      </w:r>
    </w:p>
    <w:p w14:paraId="5D6AB1F4" w14:textId="77777777" w:rsidR="00240321" w:rsidRPr="00240321" w:rsidRDefault="00240321" w:rsidP="00240321"/>
    <w:p w14:paraId="6139D00E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What is the size of the hitch mechanism?</w:t>
      </w:r>
    </w:p>
    <w:p w14:paraId="01EF90F1" w14:textId="77777777" w:rsidR="00240321" w:rsidRPr="00240321" w:rsidRDefault="00240321" w:rsidP="00240321"/>
    <w:p w14:paraId="5E981796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What is the spacing of the plow units?</w:t>
      </w:r>
    </w:p>
    <w:p w14:paraId="0BCDAB84" w14:textId="77777777" w:rsidR="00240321" w:rsidRPr="00240321" w:rsidRDefault="00240321" w:rsidP="00240321"/>
    <w:p w14:paraId="6C399F26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What is the effective size of this unit?</w:t>
      </w:r>
    </w:p>
    <w:p w14:paraId="799B577B" w14:textId="77777777" w:rsidR="00240321" w:rsidRPr="00240321" w:rsidRDefault="00240321" w:rsidP="00240321"/>
    <w:p w14:paraId="5778126D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How does the roll over system work?</w:t>
      </w:r>
    </w:p>
    <w:p w14:paraId="3467CC78" w14:textId="77777777" w:rsidR="00240321" w:rsidRPr="00240321" w:rsidRDefault="00240321" w:rsidP="00240321"/>
    <w:p w14:paraId="0D1BEE84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What parts get the most wear?</w:t>
      </w:r>
    </w:p>
    <w:p w14:paraId="0399E60B" w14:textId="77777777" w:rsidR="00240321" w:rsidRPr="00240321" w:rsidRDefault="00240321" w:rsidP="00240321"/>
    <w:p w14:paraId="421AEE4A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What parts replaceable?</w:t>
      </w:r>
    </w:p>
    <w:p w14:paraId="1E3472DD" w14:textId="77777777" w:rsidR="00240321" w:rsidRPr="00240321" w:rsidRDefault="00240321" w:rsidP="00240321"/>
    <w:p w14:paraId="5D2743ED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What is the effective depth at which this tool can function?</w:t>
      </w:r>
    </w:p>
    <w:p w14:paraId="4665CB6A" w14:textId="77777777" w:rsidR="00240321" w:rsidRPr="00240321" w:rsidRDefault="00240321" w:rsidP="00240321"/>
    <w:p w14:paraId="4A398610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What keeps the plow stabilized?</w:t>
      </w:r>
    </w:p>
    <w:p w14:paraId="1BD8E483" w14:textId="77777777" w:rsidR="00240321" w:rsidRPr="00240321" w:rsidRDefault="00240321" w:rsidP="00240321"/>
    <w:p w14:paraId="6AC3411E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Is this an on land or in furrow plow?</w:t>
      </w:r>
    </w:p>
    <w:p w14:paraId="5FA5F955" w14:textId="77777777" w:rsidR="00240321" w:rsidRPr="00240321" w:rsidRDefault="00240321" w:rsidP="00240321"/>
    <w:p w14:paraId="7D5B1F1F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List any problems that this unit has.</w:t>
      </w:r>
    </w:p>
    <w:p w14:paraId="2BC5E206" w14:textId="77777777" w:rsidR="00240321" w:rsidRPr="00240321" w:rsidRDefault="00240321" w:rsidP="00240321"/>
    <w:p w14:paraId="617CBA19" w14:textId="77777777" w:rsidR="00240321" w:rsidRPr="00240321" w:rsidRDefault="00240321" w:rsidP="00240321"/>
    <w:p w14:paraId="08FC3A96" w14:textId="77777777" w:rsidR="00240321" w:rsidRPr="00240321" w:rsidRDefault="00240321" w:rsidP="00240321"/>
    <w:p w14:paraId="4F603660" w14:textId="77777777" w:rsidR="00240321" w:rsidRPr="00240321" w:rsidRDefault="00240321" w:rsidP="00240321"/>
    <w:p w14:paraId="3912EF52" w14:textId="77777777" w:rsidR="00240321" w:rsidRPr="00240321" w:rsidRDefault="00240321" w:rsidP="00240321"/>
    <w:p w14:paraId="2673EC97" w14:textId="77777777" w:rsidR="00240321" w:rsidRPr="00240321" w:rsidRDefault="00240321" w:rsidP="00240321">
      <w:pPr>
        <w:numPr>
          <w:ilvl w:val="0"/>
          <w:numId w:val="36"/>
        </w:numPr>
      </w:pPr>
      <w:r w:rsidRPr="00240321">
        <w:t>Locate the following parts on this unit:</w:t>
      </w:r>
    </w:p>
    <w:p w14:paraId="4848217D" w14:textId="77777777" w:rsidR="00240321" w:rsidRPr="00240321" w:rsidRDefault="00240321" w:rsidP="00240321"/>
    <w:p w14:paraId="1239A0F0" w14:textId="77777777" w:rsidR="00240321" w:rsidRPr="00240321" w:rsidRDefault="00240321" w:rsidP="00240321">
      <w:pPr>
        <w:numPr>
          <w:ilvl w:val="1"/>
          <w:numId w:val="36"/>
        </w:numPr>
      </w:pPr>
      <w:r w:rsidRPr="00240321">
        <w:t>Lower link hitch points</w:t>
      </w:r>
    </w:p>
    <w:p w14:paraId="47DFD993" w14:textId="77777777" w:rsidR="00240321" w:rsidRPr="00240321" w:rsidRDefault="00240321" w:rsidP="00240321">
      <w:pPr>
        <w:numPr>
          <w:ilvl w:val="1"/>
          <w:numId w:val="36"/>
        </w:numPr>
      </w:pPr>
      <w:r w:rsidRPr="00240321">
        <w:t>Upper link hitch point</w:t>
      </w:r>
    </w:p>
    <w:p w14:paraId="71AAB3B1" w14:textId="77777777" w:rsidR="00240321" w:rsidRPr="00240321" w:rsidRDefault="00240321" w:rsidP="00240321">
      <w:pPr>
        <w:numPr>
          <w:ilvl w:val="1"/>
          <w:numId w:val="36"/>
        </w:numPr>
      </w:pPr>
      <w:r w:rsidRPr="00240321">
        <w:t>Roll over system</w:t>
      </w:r>
    </w:p>
    <w:p w14:paraId="3CBC7E98" w14:textId="77777777" w:rsidR="00240321" w:rsidRPr="00240321" w:rsidRDefault="00240321" w:rsidP="00240321">
      <w:pPr>
        <w:numPr>
          <w:ilvl w:val="1"/>
          <w:numId w:val="36"/>
        </w:numPr>
      </w:pPr>
      <w:r w:rsidRPr="00240321">
        <w:t>Plow moldboards</w:t>
      </w:r>
    </w:p>
    <w:p w14:paraId="26515946" w14:textId="77777777" w:rsidR="00240321" w:rsidRPr="00240321" w:rsidRDefault="00240321" w:rsidP="00240321">
      <w:pPr>
        <w:numPr>
          <w:ilvl w:val="1"/>
          <w:numId w:val="36"/>
        </w:numPr>
      </w:pPr>
      <w:r w:rsidRPr="00240321">
        <w:t>Plow shares</w:t>
      </w:r>
    </w:p>
    <w:p w14:paraId="19DA93EB" w14:textId="77777777" w:rsidR="00240321" w:rsidRPr="00240321" w:rsidRDefault="00240321" w:rsidP="00240321">
      <w:pPr>
        <w:numPr>
          <w:ilvl w:val="1"/>
          <w:numId w:val="36"/>
        </w:numPr>
      </w:pPr>
      <w:r w:rsidRPr="00240321">
        <w:t>Points</w:t>
      </w:r>
    </w:p>
    <w:p w14:paraId="71696EC4" w14:textId="77777777" w:rsidR="00240321" w:rsidRPr="00240321" w:rsidRDefault="00240321" w:rsidP="00240321">
      <w:pPr>
        <w:numPr>
          <w:ilvl w:val="1"/>
          <w:numId w:val="36"/>
        </w:numPr>
      </w:pPr>
      <w:r w:rsidRPr="00240321">
        <w:t>Landsides</w:t>
      </w:r>
    </w:p>
    <w:p w14:paraId="597D20EC" w14:textId="77777777" w:rsidR="00240321" w:rsidRPr="00240321" w:rsidRDefault="00240321" w:rsidP="00240321"/>
    <w:sectPr w:rsidR="00240321" w:rsidRPr="00240321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F1D5C" w14:textId="77777777" w:rsidR="00F524C1" w:rsidRDefault="00F524C1" w:rsidP="00CD71D0">
      <w:pPr>
        <w:spacing w:after="0" w:line="240" w:lineRule="auto"/>
      </w:pPr>
      <w:r>
        <w:separator/>
      </w:r>
    </w:p>
  </w:endnote>
  <w:endnote w:type="continuationSeparator" w:id="0">
    <w:p w14:paraId="2863B19F" w14:textId="77777777" w:rsidR="00F524C1" w:rsidRDefault="00F524C1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E66BE1B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50DC1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971C9" w14:textId="77777777" w:rsidR="00F524C1" w:rsidRDefault="00F524C1" w:rsidP="00CD71D0">
      <w:pPr>
        <w:spacing w:after="0" w:line="240" w:lineRule="auto"/>
      </w:pPr>
      <w:r>
        <w:separator/>
      </w:r>
    </w:p>
  </w:footnote>
  <w:footnote w:type="continuationSeparator" w:id="0">
    <w:p w14:paraId="581FD7BF" w14:textId="77777777" w:rsidR="00F524C1" w:rsidRDefault="00F524C1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355AF296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240321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BC4C9E"/>
    <w:multiLevelType w:val="hybridMultilevel"/>
    <w:tmpl w:val="FF0E8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531BA7"/>
    <w:multiLevelType w:val="hybridMultilevel"/>
    <w:tmpl w:val="E7C865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02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37"/>
  </w:num>
  <w:num w:numId="2" w16cid:durableId="532883076">
    <w:abstractNumId w:val="24"/>
  </w:num>
  <w:num w:numId="3" w16cid:durableId="1688143260">
    <w:abstractNumId w:val="17"/>
  </w:num>
  <w:num w:numId="4" w16cid:durableId="320041939">
    <w:abstractNumId w:val="15"/>
  </w:num>
  <w:num w:numId="5" w16cid:durableId="1238786984">
    <w:abstractNumId w:val="27"/>
  </w:num>
  <w:num w:numId="6" w16cid:durableId="1532037393">
    <w:abstractNumId w:val="30"/>
  </w:num>
  <w:num w:numId="7" w16cid:durableId="1269655105">
    <w:abstractNumId w:val="16"/>
  </w:num>
  <w:num w:numId="8" w16cid:durableId="1093161213">
    <w:abstractNumId w:val="34"/>
  </w:num>
  <w:num w:numId="9" w16cid:durableId="1867138649">
    <w:abstractNumId w:val="12"/>
  </w:num>
  <w:num w:numId="10" w16cid:durableId="1619291114">
    <w:abstractNumId w:val="3"/>
  </w:num>
  <w:num w:numId="11" w16cid:durableId="234248285">
    <w:abstractNumId w:val="18"/>
  </w:num>
  <w:num w:numId="12" w16cid:durableId="709308004">
    <w:abstractNumId w:val="31"/>
  </w:num>
  <w:num w:numId="13" w16cid:durableId="33119727">
    <w:abstractNumId w:val="38"/>
  </w:num>
  <w:num w:numId="14" w16cid:durableId="1983919531">
    <w:abstractNumId w:val="26"/>
  </w:num>
  <w:num w:numId="15" w16cid:durableId="170072787">
    <w:abstractNumId w:val="6"/>
  </w:num>
  <w:num w:numId="16" w16cid:durableId="1739546439">
    <w:abstractNumId w:val="5"/>
  </w:num>
  <w:num w:numId="17" w16cid:durableId="1109665833">
    <w:abstractNumId w:val="21"/>
  </w:num>
  <w:num w:numId="18" w16cid:durableId="980622018">
    <w:abstractNumId w:val="8"/>
  </w:num>
  <w:num w:numId="19" w16cid:durableId="720783968">
    <w:abstractNumId w:val="11"/>
  </w:num>
  <w:num w:numId="20" w16cid:durableId="2001038560">
    <w:abstractNumId w:val="19"/>
  </w:num>
  <w:num w:numId="21" w16cid:durableId="1115753626">
    <w:abstractNumId w:val="29"/>
  </w:num>
  <w:num w:numId="22" w16cid:durableId="1316565486">
    <w:abstractNumId w:val="14"/>
  </w:num>
  <w:num w:numId="23" w16cid:durableId="1283463573">
    <w:abstractNumId w:val="9"/>
  </w:num>
  <w:num w:numId="24" w16cid:durableId="1664889169">
    <w:abstractNumId w:val="25"/>
  </w:num>
  <w:num w:numId="25" w16cid:durableId="885221321">
    <w:abstractNumId w:val="4"/>
  </w:num>
  <w:num w:numId="26" w16cid:durableId="1894730958">
    <w:abstractNumId w:val="0"/>
  </w:num>
  <w:num w:numId="27" w16cid:durableId="280889971">
    <w:abstractNumId w:val="10"/>
  </w:num>
  <w:num w:numId="28" w16cid:durableId="1864631475">
    <w:abstractNumId w:val="22"/>
  </w:num>
  <w:num w:numId="29" w16cid:durableId="1719087050">
    <w:abstractNumId w:val="35"/>
  </w:num>
  <w:num w:numId="30" w16cid:durableId="818496982">
    <w:abstractNumId w:val="23"/>
  </w:num>
  <w:num w:numId="31" w16cid:durableId="510609942">
    <w:abstractNumId w:val="28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36"/>
  </w:num>
  <w:num w:numId="35" w16cid:durableId="1110469193">
    <w:abstractNumId w:val="7"/>
  </w:num>
  <w:num w:numId="36" w16cid:durableId="1952394740">
    <w:abstractNumId w:val="13"/>
  </w:num>
  <w:num w:numId="37" w16cid:durableId="459302872">
    <w:abstractNumId w:val="33"/>
  </w:num>
  <w:num w:numId="38" w16cid:durableId="1739790561">
    <w:abstractNumId w:val="32"/>
  </w:num>
  <w:num w:numId="39" w16cid:durableId="1127924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82DDE"/>
    <w:rsid w:val="00095BE9"/>
    <w:rsid w:val="000E6131"/>
    <w:rsid w:val="00102AFC"/>
    <w:rsid w:val="00132629"/>
    <w:rsid w:val="00183F44"/>
    <w:rsid w:val="00207B0D"/>
    <w:rsid w:val="00212093"/>
    <w:rsid w:val="00213D42"/>
    <w:rsid w:val="00240321"/>
    <w:rsid w:val="00266CF0"/>
    <w:rsid w:val="002A48D2"/>
    <w:rsid w:val="002E0F41"/>
    <w:rsid w:val="003A273B"/>
    <w:rsid w:val="003C5B2F"/>
    <w:rsid w:val="003D08B5"/>
    <w:rsid w:val="00464C0D"/>
    <w:rsid w:val="005B549F"/>
    <w:rsid w:val="005D16B1"/>
    <w:rsid w:val="00636D60"/>
    <w:rsid w:val="00654ECF"/>
    <w:rsid w:val="00656E6A"/>
    <w:rsid w:val="00672761"/>
    <w:rsid w:val="006F5079"/>
    <w:rsid w:val="00726CDC"/>
    <w:rsid w:val="007A1A7A"/>
    <w:rsid w:val="00807F4B"/>
    <w:rsid w:val="00977AF9"/>
    <w:rsid w:val="00992739"/>
    <w:rsid w:val="00A50DC1"/>
    <w:rsid w:val="00A9258A"/>
    <w:rsid w:val="00B52E59"/>
    <w:rsid w:val="00C04B4B"/>
    <w:rsid w:val="00C512F2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  <w:rsid w:val="00F5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2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2022-09-06T20:10:00Z</dcterms:created>
  <dcterms:modified xsi:type="dcterms:W3CDTF">2022-09-06T20:10:00Z</dcterms:modified>
</cp:coreProperties>
</file>